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03D8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07143/046-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03D88" w:rsidRPr="00403D8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03D88" w:rsidRPr="00403D8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03D88" w:rsidRPr="00403D88">
          <w:rPr>
            <w:rStyle w:val="aa"/>
          </w:rPr>
          <w:t xml:space="preserve"> Отделение анестезиологии-реанимации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03D88" w:rsidRPr="00403D88">
          <w:rPr>
            <w:u w:val="single"/>
          </w:rPr>
          <w:t xml:space="preserve"> 07143/046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03D88" w:rsidRPr="00403D88">
          <w:rPr>
            <w:rStyle w:val="aa"/>
          </w:rPr>
          <w:t xml:space="preserve"> Заведующий отделением анестезиологии-реанимации - врач-анестезиолог-реаниматолог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03D88" w:rsidRPr="00403D88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03D88" w:rsidRPr="00403D8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3246AE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246AE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3246AE" w:rsidP="005859B9">
      <w:fldSimple w:instr=" DOCVARIABLE operac \* MERGEFORMAT ">
        <w:r w:rsidR="00403D88" w:rsidRPr="00403D88">
          <w:t xml:space="preserve">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</w:t>
        </w:r>
        <w:r w:rsidR="00403D88" w:rsidRPr="00403D88">
          <w:lastRenderedPageBreak/>
          <w:t xml:space="preserve">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lastRenderedPageBreak/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88230A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823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8230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D3E2B" w:rsidRPr="00BD3E2B">
          <w:rPr>
            <w:bCs/>
          </w:rPr>
          <w:t>-</w:t>
        </w:r>
        <w:r w:rsidR="00BD3E2B" w:rsidRPr="00BD3E2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D3E2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03D8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07143/046-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3246A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3246AE" w:rsidRPr="00310C71">
            <w:rPr>
              <w:rStyle w:val="ad"/>
              <w:sz w:val="20"/>
              <w:szCs w:val="20"/>
            </w:rPr>
            <w:fldChar w:fldCharType="separate"/>
          </w:r>
          <w:r w:rsidR="00403D88">
            <w:rPr>
              <w:rStyle w:val="ad"/>
              <w:noProof/>
              <w:sz w:val="20"/>
              <w:szCs w:val="20"/>
            </w:rPr>
            <w:t>1</w:t>
          </w:r>
          <w:r w:rsidR="003246A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03D88" w:rsidRPr="00403D88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 1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D6E5B49941234604917DDCAA2C5202B6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6- ТМ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030BF6D871473C84A3FD30D20B2739"/>
    <w:docVar w:name="rm_id" w:val="248"/>
    <w:docVar w:name="rm_name" w:val=" Заведующий отделением анестезиологии-реанимации - врач-анестезиолог-реаниматолог "/>
    <w:docVar w:name="rm_number" w:val=" 07143/046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, вещества для наркоза "/>
    <w:docVar w:name="version" w:val="51"/>
  </w:docVars>
  <w:rsids>
    <w:rsidRoot w:val="007F0589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246AE"/>
    <w:rsid w:val="00367816"/>
    <w:rsid w:val="003876C3"/>
    <w:rsid w:val="003C24DB"/>
    <w:rsid w:val="0040104A"/>
    <w:rsid w:val="00402CAC"/>
    <w:rsid w:val="00403D88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0589"/>
    <w:rsid w:val="007F2C47"/>
    <w:rsid w:val="0088230A"/>
    <w:rsid w:val="00883461"/>
    <w:rsid w:val="008D5F6D"/>
    <w:rsid w:val="008E68DE"/>
    <w:rsid w:val="0090588D"/>
    <w:rsid w:val="0092778A"/>
    <w:rsid w:val="00967790"/>
    <w:rsid w:val="00A12349"/>
    <w:rsid w:val="00A5585E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D3E2B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37C73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2016-10-18T07:19:00Z</dcterms:created>
  <dcterms:modified xsi:type="dcterms:W3CDTF">2016-10-18T09:23:00Z</dcterms:modified>
</cp:coreProperties>
</file>